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77F9A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PAKENHAM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1171B93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9AE11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7AFF3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D55B4CD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C05E6CE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the taxes of a fifteenth and a tenth.</w:t>
      </w:r>
    </w:p>
    <w:p w14:paraId="79743E7F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7B8E7EA3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D3C69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35219" w14:textId="77777777" w:rsidR="00762757" w:rsidRDefault="00762757" w:rsidP="007627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3C8B8E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B53B3" w14:textId="77777777" w:rsidR="00762757" w:rsidRDefault="00762757" w:rsidP="009139A6">
      <w:r>
        <w:separator/>
      </w:r>
    </w:p>
  </w:endnote>
  <w:endnote w:type="continuationSeparator" w:id="0">
    <w:p w14:paraId="0A611466" w14:textId="77777777" w:rsidR="00762757" w:rsidRDefault="007627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D8C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405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E0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D9A47" w14:textId="77777777" w:rsidR="00762757" w:rsidRDefault="00762757" w:rsidP="009139A6">
      <w:r>
        <w:separator/>
      </w:r>
    </w:p>
  </w:footnote>
  <w:footnote w:type="continuationSeparator" w:id="0">
    <w:p w14:paraId="4B084530" w14:textId="77777777" w:rsidR="00762757" w:rsidRDefault="007627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6C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92A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7A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757"/>
    <w:rsid w:val="000666E0"/>
    <w:rsid w:val="002510B7"/>
    <w:rsid w:val="005C130B"/>
    <w:rsid w:val="007627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ED7D7"/>
  <w15:chartTrackingRefBased/>
  <w15:docId w15:val="{77530570-BD00-4CFA-BB9A-046EE757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2021-10-26T20:18:00Z</dcterms:created>
  <dcterms:modified xsi:type="dcterms:W3CDTF">2021-10-26T20:18:00Z</dcterms:modified>
</cp:coreProperties>
</file>